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8A5D7" w14:textId="77777777" w:rsidR="00DF7295" w:rsidRDefault="00DF7295" w:rsidP="00DF72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36CEE559" w14:textId="77777777" w:rsidR="00DF7295" w:rsidRDefault="00DF7295" w:rsidP="00DF7295">
      <w:pPr>
        <w:pStyle w:val="NoSpacing"/>
        <w:rPr>
          <w:rFonts w:cs="Times New Roman"/>
          <w:szCs w:val="24"/>
        </w:rPr>
      </w:pPr>
    </w:p>
    <w:p w14:paraId="3A4162AC" w14:textId="77777777" w:rsidR="00DF7295" w:rsidRDefault="00DF7295" w:rsidP="00DF7295">
      <w:pPr>
        <w:pStyle w:val="NoSpacing"/>
        <w:rPr>
          <w:rFonts w:cs="Times New Roman"/>
          <w:szCs w:val="24"/>
        </w:rPr>
      </w:pPr>
    </w:p>
    <w:p w14:paraId="79732411" w14:textId="77777777" w:rsidR="00DF7295" w:rsidRDefault="00DF7295" w:rsidP="00DF72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Folkingham</w:t>
      </w:r>
      <w:proofErr w:type="spellEnd"/>
      <w:r>
        <w:rPr>
          <w:rFonts w:cs="Times New Roman"/>
          <w:szCs w:val="24"/>
        </w:rPr>
        <w:t>,</w:t>
      </w:r>
    </w:p>
    <w:p w14:paraId="513B9A3C" w14:textId="77777777" w:rsidR="00DF7295" w:rsidRDefault="00DF7295" w:rsidP="00DF72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Lincolnshire, into lands held by Sir William Catesby(q.v.).</w:t>
      </w:r>
    </w:p>
    <w:p w14:paraId="7698C596" w14:textId="77777777" w:rsidR="00DF7295" w:rsidRDefault="00DF7295" w:rsidP="00DF729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DE10ADE" w14:textId="77777777" w:rsidR="00DF7295" w:rsidRDefault="00DF7295" w:rsidP="00DF729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p.51)</w:t>
      </w:r>
    </w:p>
    <w:p w14:paraId="1D6ADEC3" w14:textId="77777777" w:rsidR="00DF7295" w:rsidRDefault="00DF7295" w:rsidP="00DF7295">
      <w:pPr>
        <w:pStyle w:val="NoSpacing"/>
        <w:rPr>
          <w:rFonts w:eastAsia="Times New Roman" w:cs="Times New Roman"/>
          <w:szCs w:val="24"/>
        </w:rPr>
      </w:pPr>
    </w:p>
    <w:p w14:paraId="27F098D6" w14:textId="77777777" w:rsidR="00DF7295" w:rsidRDefault="00DF7295" w:rsidP="00DF7295">
      <w:pPr>
        <w:pStyle w:val="NoSpacing"/>
        <w:rPr>
          <w:rFonts w:eastAsia="Times New Roman" w:cs="Times New Roman"/>
          <w:szCs w:val="24"/>
        </w:rPr>
      </w:pPr>
    </w:p>
    <w:p w14:paraId="542413D8" w14:textId="77777777" w:rsidR="00DF7295" w:rsidRDefault="00DF7295" w:rsidP="00DF729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May 2023</w:t>
      </w:r>
    </w:p>
    <w:p w14:paraId="7EDB4A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13C35" w14:textId="77777777" w:rsidR="00DF7295" w:rsidRDefault="00DF7295" w:rsidP="009139A6">
      <w:r>
        <w:separator/>
      </w:r>
    </w:p>
  </w:endnote>
  <w:endnote w:type="continuationSeparator" w:id="0">
    <w:p w14:paraId="39E5DFE3" w14:textId="77777777" w:rsidR="00DF7295" w:rsidRDefault="00DF72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327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424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C9B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2BB5" w14:textId="77777777" w:rsidR="00DF7295" w:rsidRDefault="00DF7295" w:rsidP="009139A6">
      <w:r>
        <w:separator/>
      </w:r>
    </w:p>
  </w:footnote>
  <w:footnote w:type="continuationSeparator" w:id="0">
    <w:p w14:paraId="261021B4" w14:textId="77777777" w:rsidR="00DF7295" w:rsidRDefault="00DF72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0C9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41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A92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29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F729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B2FC7"/>
  <w15:chartTrackingRefBased/>
  <w15:docId w15:val="{DBBEC217-B1E0-4E06-9FD2-A951942C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2023-05-03T19:20:00Z</dcterms:created>
  <dcterms:modified xsi:type="dcterms:W3CDTF">2023-05-03T19:20:00Z</dcterms:modified>
</cp:coreProperties>
</file>